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8380" w14:textId="77777777" w:rsidR="00561B26" w:rsidRPr="00690BA6" w:rsidRDefault="00561B26" w:rsidP="00561B2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WYKE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D34905B" w14:textId="77777777" w:rsidR="00561B26" w:rsidRDefault="00561B26" w:rsidP="00561B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492B825" w14:textId="77777777" w:rsidR="00561B26" w:rsidRDefault="00561B26" w:rsidP="00561B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AF290C" w14:textId="77777777" w:rsidR="00561B26" w:rsidRDefault="00561B26" w:rsidP="00561B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C6A7C0" w14:textId="77777777" w:rsidR="00561B26" w:rsidRDefault="00561B26" w:rsidP="00561B2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251E23EE" w14:textId="77777777" w:rsidR="00561B26" w:rsidRDefault="00561B26" w:rsidP="00561B2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0551743" w14:textId="77777777" w:rsidR="00561B26" w:rsidRDefault="00561B26" w:rsidP="00561B2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B6A28DA" w14:textId="77777777" w:rsidR="00561B26" w:rsidRDefault="00561B26" w:rsidP="00561B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DFFED" w14:textId="77777777" w:rsidR="00561B26" w:rsidRDefault="00561B26" w:rsidP="00561B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FDA94" w14:textId="77777777" w:rsidR="00561B26" w:rsidRDefault="00561B26" w:rsidP="00561B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0051464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9722F" w14:textId="77777777" w:rsidR="00561B26" w:rsidRDefault="00561B26" w:rsidP="009139A6">
      <w:r>
        <w:separator/>
      </w:r>
    </w:p>
  </w:endnote>
  <w:endnote w:type="continuationSeparator" w:id="0">
    <w:p w14:paraId="591638AE" w14:textId="77777777" w:rsidR="00561B26" w:rsidRDefault="00561B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6DC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3CC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98D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30656" w14:textId="77777777" w:rsidR="00561B26" w:rsidRDefault="00561B26" w:rsidP="009139A6">
      <w:r>
        <w:separator/>
      </w:r>
    </w:p>
  </w:footnote>
  <w:footnote w:type="continuationSeparator" w:id="0">
    <w:p w14:paraId="4EF1DCED" w14:textId="77777777" w:rsidR="00561B26" w:rsidRDefault="00561B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96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ADB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CF9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26"/>
    <w:rsid w:val="000666E0"/>
    <w:rsid w:val="002510B7"/>
    <w:rsid w:val="00561B2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C2091"/>
  <w15:chartTrackingRefBased/>
  <w15:docId w15:val="{A6388DDE-E0B8-493C-9139-0255B9EC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2021-12-06T11:51:00Z</dcterms:created>
  <dcterms:modified xsi:type="dcterms:W3CDTF">2021-12-06T11:51:00Z</dcterms:modified>
</cp:coreProperties>
</file>